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D8" w:rsidRDefault="006B3ED8" w:rsidP="00C06203">
      <w:pPr>
        <w:pStyle w:val="Heading1"/>
        <w:rPr>
          <w:b/>
          <w:lang w:val="ru-RU"/>
        </w:rPr>
      </w:pPr>
    </w:p>
    <w:p w:rsidR="006B3ED8" w:rsidRDefault="006B3ED8" w:rsidP="00C06203">
      <w:pPr>
        <w:framePr w:hSpace="141" w:wrap="around" w:vAnchor="text" w:hAnchor="page" w:x="6016" w:y="1"/>
        <w:rPr>
          <w:noProof/>
        </w:rPr>
      </w:pPr>
      <w:r w:rsidRPr="00A961C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6B3ED8" w:rsidRDefault="006B3ED8" w:rsidP="00C06203">
      <w:pPr>
        <w:jc w:val="center"/>
        <w:rPr>
          <w:rFonts w:cs="Tahoma"/>
          <w:b/>
          <w:sz w:val="28"/>
          <w:szCs w:val="28"/>
        </w:rPr>
      </w:pPr>
    </w:p>
    <w:p w:rsidR="006B3ED8" w:rsidRDefault="006B3ED8" w:rsidP="00C06203">
      <w:pPr>
        <w:jc w:val="center"/>
        <w:rPr>
          <w:rFonts w:cs="Tahoma"/>
          <w:b/>
          <w:sz w:val="28"/>
          <w:szCs w:val="28"/>
        </w:rPr>
      </w:pPr>
    </w:p>
    <w:p w:rsidR="006B3ED8" w:rsidRDefault="006B3ED8" w:rsidP="00C06203">
      <w:pPr>
        <w:jc w:val="center"/>
        <w:rPr>
          <w:rFonts w:cs="Tahoma"/>
          <w:b/>
          <w:sz w:val="28"/>
          <w:szCs w:val="28"/>
        </w:rPr>
      </w:pPr>
    </w:p>
    <w:p w:rsidR="006B3ED8" w:rsidRDefault="006B3ED8" w:rsidP="00C06203">
      <w:pPr>
        <w:jc w:val="center"/>
        <w:rPr>
          <w:rFonts w:cs="Tahoma"/>
          <w:b/>
          <w:sz w:val="28"/>
          <w:szCs w:val="28"/>
        </w:rPr>
      </w:pPr>
    </w:p>
    <w:p w:rsidR="006B3ED8" w:rsidRDefault="006B3ED8" w:rsidP="00C0620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B3ED8" w:rsidRDefault="006B3ED8" w:rsidP="00C0620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B3ED8" w:rsidRDefault="006B3ED8" w:rsidP="00C0620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B3ED8" w:rsidRPr="0039378D" w:rsidRDefault="006B3ED8" w:rsidP="00C0620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6B3ED8" w:rsidRDefault="006B3ED8" w:rsidP="00C06203"/>
    <w:p w:rsidR="006B3ED8" w:rsidRPr="0039378D" w:rsidRDefault="006B3ED8" w:rsidP="00C06203">
      <w:pPr>
        <w:rPr>
          <w:sz w:val="28"/>
          <w:szCs w:val="28"/>
        </w:rPr>
      </w:pPr>
      <w:r>
        <w:rPr>
          <w:sz w:val="28"/>
          <w:szCs w:val="28"/>
        </w:rPr>
        <w:t>26  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298</w:t>
      </w:r>
      <w:r w:rsidRPr="0039378D">
        <w:rPr>
          <w:sz w:val="28"/>
          <w:szCs w:val="28"/>
        </w:rPr>
        <w:t xml:space="preserve">-к </w:t>
      </w:r>
    </w:p>
    <w:p w:rsidR="006B3ED8" w:rsidRPr="0039378D" w:rsidRDefault="006B3ED8" w:rsidP="00C06203">
      <w:pPr>
        <w:rPr>
          <w:b/>
        </w:rPr>
      </w:pPr>
    </w:p>
    <w:p w:rsidR="006B3ED8" w:rsidRDefault="006B3ED8" w:rsidP="00C06203">
      <w:pPr>
        <w:rPr>
          <w:sz w:val="28"/>
        </w:rPr>
      </w:pPr>
    </w:p>
    <w:p w:rsidR="006B3ED8" w:rsidRDefault="006B3ED8" w:rsidP="00C06203">
      <w:pPr>
        <w:jc w:val="center"/>
        <w:rPr>
          <w:b/>
          <w:sz w:val="28"/>
          <w:szCs w:val="28"/>
        </w:rPr>
      </w:pPr>
      <w:r w:rsidRPr="003B080B">
        <w:rPr>
          <w:b/>
          <w:sz w:val="28"/>
          <w:szCs w:val="28"/>
        </w:rPr>
        <w:t>Про вн</w:t>
      </w:r>
      <w:r>
        <w:rPr>
          <w:b/>
          <w:sz w:val="28"/>
          <w:szCs w:val="28"/>
        </w:rPr>
        <w:t xml:space="preserve">есення змін до трудової книжки, </w:t>
      </w:r>
      <w:r w:rsidRPr="003B080B">
        <w:rPr>
          <w:b/>
          <w:sz w:val="28"/>
          <w:szCs w:val="28"/>
        </w:rPr>
        <w:t>облікових та</w:t>
      </w:r>
    </w:p>
    <w:p w:rsidR="006B3ED8" w:rsidRPr="003B080B" w:rsidRDefault="006B3ED8" w:rsidP="00C06203">
      <w:pPr>
        <w:jc w:val="center"/>
        <w:rPr>
          <w:b/>
          <w:sz w:val="28"/>
          <w:szCs w:val="28"/>
        </w:rPr>
      </w:pPr>
      <w:r w:rsidRPr="003B080B">
        <w:rPr>
          <w:b/>
          <w:sz w:val="28"/>
          <w:szCs w:val="28"/>
        </w:rPr>
        <w:t xml:space="preserve"> бухгалт</w:t>
      </w:r>
      <w:r>
        <w:rPr>
          <w:b/>
          <w:sz w:val="28"/>
          <w:szCs w:val="28"/>
        </w:rPr>
        <w:t>ерських документів Анастасії Дунаєвської</w:t>
      </w:r>
    </w:p>
    <w:p w:rsidR="006B3ED8" w:rsidRPr="003B080B" w:rsidRDefault="006B3ED8" w:rsidP="00C06203">
      <w:pPr>
        <w:jc w:val="both"/>
        <w:rPr>
          <w:b/>
          <w:sz w:val="28"/>
          <w:szCs w:val="28"/>
        </w:rPr>
      </w:pPr>
    </w:p>
    <w:p w:rsidR="006B3ED8" w:rsidRPr="00A35C46" w:rsidRDefault="006B3ED8" w:rsidP="00C06203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 підставі пунктів 7, 20 частини 4  статті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42  Закону України "Про місцеве самоврядування в Україні",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48 КЗпП України, пункту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2.13 Інструкції </w:t>
      </w:r>
      <w:r w:rsidRPr="00A35C46">
        <w:rPr>
          <w:rFonts w:ascii="Times New Roman" w:hAnsi="Times New Roman" w:cs="Times New Roman"/>
          <w:bCs/>
          <w:sz w:val="28"/>
          <w:szCs w:val="28"/>
          <w:lang w:val="uk-UA"/>
        </w:rPr>
        <w:t>про порядок  ведення трудових книжок працівників, затвердженої наказом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раці   України,   Міністерства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юс</w:t>
      </w:r>
      <w:r>
        <w:rPr>
          <w:rFonts w:ascii="Times New Roman" w:hAnsi="Times New Roman" w:cs="Times New Roman"/>
          <w:sz w:val="28"/>
          <w:szCs w:val="28"/>
          <w:lang w:val="uk-UA"/>
        </w:rPr>
        <w:t>тиції  України  і  Міністерства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України 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1993 №58,  у зв’язку з </w:t>
      </w:r>
      <w:r>
        <w:rPr>
          <w:rFonts w:ascii="Times New Roman" w:hAnsi="Times New Roman" w:cs="Times New Roman"/>
          <w:sz w:val="28"/>
          <w:szCs w:val="28"/>
          <w:lang w:val="uk-UA"/>
        </w:rPr>
        <w:t>укладанням шлюбу та</w:t>
      </w:r>
      <w:r w:rsidRPr="00A35C46">
        <w:rPr>
          <w:rFonts w:ascii="Times New Roman" w:hAnsi="Times New Roman" w:cs="Times New Roman"/>
          <w:sz w:val="28"/>
          <w:szCs w:val="28"/>
          <w:lang w:val="uk-UA"/>
        </w:rPr>
        <w:t xml:space="preserve"> обміном паспорта громадянина України:</w:t>
      </w:r>
    </w:p>
    <w:p w:rsidR="006B3ED8" w:rsidRPr="00A35C46" w:rsidRDefault="006B3ED8" w:rsidP="00C06203">
      <w:pPr>
        <w:spacing w:line="276" w:lineRule="auto"/>
        <w:jc w:val="both"/>
        <w:rPr>
          <w:sz w:val="28"/>
          <w:szCs w:val="28"/>
        </w:rPr>
      </w:pPr>
      <w:r w:rsidRPr="00A35C46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35C46">
        <w:rPr>
          <w:sz w:val="28"/>
          <w:szCs w:val="28"/>
        </w:rPr>
        <w:t xml:space="preserve">ЗМІНИТИ у трудовій книжці, облікових та  бухгалтерських документах </w:t>
      </w:r>
      <w:r w:rsidRPr="001D404F">
        <w:rPr>
          <w:sz w:val="28"/>
          <w:szCs w:val="28"/>
          <w:highlight w:val="black"/>
        </w:rPr>
        <w:t>ДЕЛІ-СТОЯНОВОЇ Анастасії Юріївни</w:t>
      </w:r>
      <w:r w:rsidRPr="00A35C46">
        <w:rPr>
          <w:sz w:val="28"/>
          <w:szCs w:val="28"/>
        </w:rPr>
        <w:t xml:space="preserve">, головного спеціаліста </w:t>
      </w:r>
      <w:r>
        <w:rPr>
          <w:sz w:val="28"/>
          <w:szCs w:val="28"/>
        </w:rPr>
        <w:t>юридичного відділу</w:t>
      </w:r>
      <w:r w:rsidRPr="00A35C46">
        <w:rPr>
          <w:sz w:val="28"/>
          <w:szCs w:val="28"/>
        </w:rPr>
        <w:t xml:space="preserve"> Арцизької міської ради</w:t>
      </w:r>
      <w:r>
        <w:rPr>
          <w:sz w:val="28"/>
          <w:szCs w:val="28"/>
        </w:rPr>
        <w:t xml:space="preserve">, </w:t>
      </w:r>
      <w:r w:rsidRPr="00A35C46">
        <w:rPr>
          <w:sz w:val="28"/>
          <w:szCs w:val="28"/>
        </w:rPr>
        <w:t xml:space="preserve">  </w:t>
      </w:r>
      <w:r w:rsidRPr="001D404F">
        <w:rPr>
          <w:sz w:val="28"/>
          <w:szCs w:val="28"/>
          <w:highlight w:val="black"/>
        </w:rPr>
        <w:t>прізвище «ДЕЛІ-СТОЯНОВА» на «ДУНАЄВСЬКА»</w:t>
      </w:r>
      <w:r w:rsidRPr="00A35C46">
        <w:rPr>
          <w:sz w:val="28"/>
          <w:szCs w:val="28"/>
        </w:rPr>
        <w:t xml:space="preserve"> з </w:t>
      </w:r>
      <w:r>
        <w:rPr>
          <w:sz w:val="28"/>
          <w:szCs w:val="28"/>
        </w:rPr>
        <w:t>26 листопада</w:t>
      </w:r>
      <w:r w:rsidRPr="00A35C46">
        <w:rPr>
          <w:sz w:val="28"/>
          <w:szCs w:val="28"/>
        </w:rPr>
        <w:t xml:space="preserve"> 2021 року.</w:t>
      </w:r>
    </w:p>
    <w:p w:rsidR="006B3ED8" w:rsidRDefault="006B3ED8" w:rsidP="00C06203">
      <w:pPr>
        <w:jc w:val="both"/>
        <w:rPr>
          <w:sz w:val="28"/>
          <w:szCs w:val="28"/>
        </w:rPr>
      </w:pPr>
    </w:p>
    <w:p w:rsidR="006B3ED8" w:rsidRDefault="006B3ED8" w:rsidP="00C062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1. Заява </w:t>
      </w:r>
      <w:r w:rsidRPr="001D404F">
        <w:rPr>
          <w:sz w:val="28"/>
          <w:szCs w:val="28"/>
          <w:highlight w:val="black"/>
        </w:rPr>
        <w:t>Анастасії Делі-Стоянової від 26 листопада 2021 року</w:t>
      </w:r>
      <w:r>
        <w:rPr>
          <w:sz w:val="28"/>
          <w:szCs w:val="28"/>
        </w:rPr>
        <w:t>.</w:t>
      </w:r>
    </w:p>
    <w:p w:rsidR="006B3ED8" w:rsidRDefault="006B3ED8" w:rsidP="00C062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B3ED8" w:rsidRPr="001D404F" w:rsidRDefault="006B3ED8" w:rsidP="003604AA">
      <w:pPr>
        <w:pStyle w:val="ListParagraph"/>
        <w:ind w:left="1035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   2. Копія свідоцтва про шлюб </w:t>
      </w:r>
      <w:r w:rsidRPr="001D404F">
        <w:rPr>
          <w:sz w:val="28"/>
          <w:szCs w:val="28"/>
          <w:highlight w:val="black"/>
        </w:rPr>
        <w:t xml:space="preserve">серія </w:t>
      </w:r>
      <w:r w:rsidRPr="001D404F">
        <w:rPr>
          <w:sz w:val="28"/>
          <w:szCs w:val="28"/>
          <w:highlight w:val="black"/>
          <w:lang w:val="en-US"/>
        </w:rPr>
        <w:t>I</w:t>
      </w:r>
      <w:r w:rsidRPr="001D404F">
        <w:rPr>
          <w:sz w:val="28"/>
          <w:szCs w:val="28"/>
          <w:highlight w:val="black"/>
        </w:rPr>
        <w:t xml:space="preserve">-ЖД №441759  від 01 жовтня </w:t>
      </w:r>
    </w:p>
    <w:p w:rsidR="006B3ED8" w:rsidRDefault="006B3ED8" w:rsidP="003604AA">
      <w:pPr>
        <w:pStyle w:val="ListParagraph"/>
        <w:ind w:left="1035"/>
        <w:jc w:val="both"/>
        <w:rPr>
          <w:sz w:val="28"/>
          <w:szCs w:val="28"/>
        </w:rPr>
      </w:pPr>
      <w:r w:rsidRPr="001D404F">
        <w:rPr>
          <w:sz w:val="28"/>
          <w:szCs w:val="28"/>
          <w:highlight w:val="black"/>
        </w:rPr>
        <w:t>2021 року.</w:t>
      </w:r>
    </w:p>
    <w:p w:rsidR="006B3ED8" w:rsidRDefault="006B3ED8" w:rsidP="003604AA">
      <w:pPr>
        <w:pStyle w:val="ListParagraph"/>
        <w:ind w:left="1035"/>
        <w:jc w:val="both"/>
        <w:rPr>
          <w:sz w:val="28"/>
          <w:szCs w:val="28"/>
        </w:rPr>
      </w:pPr>
    </w:p>
    <w:p w:rsidR="006B3ED8" w:rsidRPr="001D404F" w:rsidRDefault="006B3ED8" w:rsidP="003604AA">
      <w:pPr>
        <w:pStyle w:val="ListParagraph"/>
        <w:ind w:left="1035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   3. Копія паспорта </w:t>
      </w:r>
      <w:r w:rsidRPr="001D404F">
        <w:rPr>
          <w:sz w:val="28"/>
          <w:szCs w:val="28"/>
          <w:highlight w:val="black"/>
        </w:rPr>
        <w:t xml:space="preserve">№007039842, виданий 12 листопада 2021 року, </w:t>
      </w:r>
    </w:p>
    <w:p w:rsidR="006B3ED8" w:rsidRPr="00B92D14" w:rsidRDefault="006B3ED8" w:rsidP="003604AA">
      <w:pPr>
        <w:pStyle w:val="ListParagraph"/>
        <w:ind w:left="1035"/>
        <w:jc w:val="both"/>
        <w:rPr>
          <w:sz w:val="28"/>
          <w:szCs w:val="28"/>
        </w:rPr>
      </w:pPr>
      <w:r w:rsidRPr="001D404F">
        <w:rPr>
          <w:sz w:val="28"/>
          <w:szCs w:val="28"/>
          <w:highlight w:val="black"/>
        </w:rPr>
        <w:t>органом 5124.</w:t>
      </w:r>
    </w:p>
    <w:tbl>
      <w:tblPr>
        <w:tblW w:w="9418" w:type="dxa"/>
        <w:tblInd w:w="-4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4"/>
        <w:gridCol w:w="1340"/>
        <w:gridCol w:w="7684"/>
      </w:tblGrid>
      <w:tr w:rsidR="006B3ED8" w:rsidRPr="003B080B" w:rsidTr="00421D3F">
        <w:trPr>
          <w:trHeight w:val="145"/>
        </w:trPr>
        <w:tc>
          <w:tcPr>
            <w:tcW w:w="0" w:type="auto"/>
            <w:vMerge w:val="restart"/>
            <w:vAlign w:val="center"/>
          </w:tcPr>
          <w:p w:rsidR="006B3ED8" w:rsidRPr="003B080B" w:rsidRDefault="006B3ED8" w:rsidP="00DF6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3ED8" w:rsidRPr="003B080B" w:rsidRDefault="006B3ED8" w:rsidP="00DF6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3ED8" w:rsidRPr="003B080B" w:rsidRDefault="006B3ED8" w:rsidP="00B92D14">
            <w:pPr>
              <w:jc w:val="both"/>
              <w:rPr>
                <w:sz w:val="28"/>
                <w:szCs w:val="28"/>
              </w:rPr>
            </w:pPr>
          </w:p>
        </w:tc>
      </w:tr>
      <w:tr w:rsidR="006B3ED8" w:rsidRPr="003B080B" w:rsidTr="00421D3F">
        <w:trPr>
          <w:trHeight w:val="145"/>
        </w:trPr>
        <w:tc>
          <w:tcPr>
            <w:tcW w:w="0" w:type="auto"/>
            <w:vMerge/>
            <w:vAlign w:val="center"/>
          </w:tcPr>
          <w:p w:rsidR="006B3ED8" w:rsidRPr="003B080B" w:rsidRDefault="006B3ED8" w:rsidP="00DF6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3ED8" w:rsidRPr="003B080B" w:rsidRDefault="006B3ED8" w:rsidP="00DF6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3ED8" w:rsidRPr="003604AA" w:rsidRDefault="006B3ED8" w:rsidP="00DF671E">
            <w:pPr>
              <w:rPr>
                <w:i/>
                <w:sz w:val="28"/>
                <w:szCs w:val="28"/>
              </w:rPr>
            </w:pPr>
          </w:p>
        </w:tc>
      </w:tr>
    </w:tbl>
    <w:p w:rsidR="006B3ED8" w:rsidRPr="000917CC" w:rsidRDefault="006B3ED8" w:rsidP="00C0620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6B3ED8" w:rsidRDefault="006B3ED8" w:rsidP="00C06203">
      <w:pPr>
        <w:pStyle w:val="Heading2"/>
      </w:pPr>
    </w:p>
    <w:p w:rsidR="006B3ED8" w:rsidRDefault="006B3ED8" w:rsidP="00C06203">
      <w:pPr>
        <w:pStyle w:val="Heading2"/>
      </w:pPr>
      <w:r>
        <w:t>З розпорядженням ознайомлена</w:t>
      </w:r>
      <w:r>
        <w:tab/>
      </w:r>
      <w:bookmarkStart w:id="0" w:name="_GoBack"/>
      <w:bookmarkEnd w:id="0"/>
      <w:r>
        <w:t>Анастасія ДУНАЄВСЬКА</w:t>
      </w:r>
    </w:p>
    <w:sectPr w:rsidR="006B3ED8" w:rsidSect="00421D3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063CD"/>
    <w:multiLevelType w:val="hybridMultilevel"/>
    <w:tmpl w:val="E81638AE"/>
    <w:lvl w:ilvl="0" w:tplc="8C94ABC4">
      <w:start w:val="2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203"/>
    <w:rsid w:val="0005649A"/>
    <w:rsid w:val="000917CC"/>
    <w:rsid w:val="000D7038"/>
    <w:rsid w:val="000F1E54"/>
    <w:rsid w:val="0013141D"/>
    <w:rsid w:val="001D404F"/>
    <w:rsid w:val="00241822"/>
    <w:rsid w:val="002D6B80"/>
    <w:rsid w:val="003010A8"/>
    <w:rsid w:val="003604AA"/>
    <w:rsid w:val="0039378D"/>
    <w:rsid w:val="003B080B"/>
    <w:rsid w:val="00421D3F"/>
    <w:rsid w:val="00515A84"/>
    <w:rsid w:val="006B3ED8"/>
    <w:rsid w:val="006D7188"/>
    <w:rsid w:val="00724405"/>
    <w:rsid w:val="007735AB"/>
    <w:rsid w:val="0087028D"/>
    <w:rsid w:val="008B1D07"/>
    <w:rsid w:val="00990900"/>
    <w:rsid w:val="009B19A7"/>
    <w:rsid w:val="00A35C46"/>
    <w:rsid w:val="00A84420"/>
    <w:rsid w:val="00A961C9"/>
    <w:rsid w:val="00B6287B"/>
    <w:rsid w:val="00B92D14"/>
    <w:rsid w:val="00C06203"/>
    <w:rsid w:val="00CF77D5"/>
    <w:rsid w:val="00DF671E"/>
    <w:rsid w:val="00E05F39"/>
    <w:rsid w:val="00E96A52"/>
    <w:rsid w:val="00F014FB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0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620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620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620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0620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C0620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0620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062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620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C0620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C0620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06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6203"/>
    <w:rPr>
      <w:rFonts w:ascii="Tahoma" w:hAnsi="Tahoma" w:cs="Tahoma"/>
      <w:sz w:val="16"/>
      <w:szCs w:val="16"/>
      <w:lang w:val="uk-UA" w:eastAsia="ru-RU"/>
    </w:rPr>
  </w:style>
  <w:style w:type="paragraph" w:styleId="HTMLPreformatted">
    <w:name w:val="HTML Preformatted"/>
    <w:basedOn w:val="Normal"/>
    <w:link w:val="HTMLPreformattedChar"/>
    <w:uiPriority w:val="99"/>
    <w:rsid w:val="00C06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6203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92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193</Words>
  <Characters>1101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2021-11-29T13:09:00Z</cp:lastPrinted>
  <dcterms:created xsi:type="dcterms:W3CDTF">2021-11-29T09:17:00Z</dcterms:created>
  <dcterms:modified xsi:type="dcterms:W3CDTF">2022-01-12T09:46:00Z</dcterms:modified>
</cp:coreProperties>
</file>